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CD0E55"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CD0E55"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0A9" w14:textId="77777777" w:rsidR="00EF13FD" w:rsidRDefault="00EF13FD">
      <w:pPr>
        <w:spacing w:after="0" w:line="240" w:lineRule="auto"/>
      </w:pPr>
      <w:r>
        <w:separator/>
      </w:r>
    </w:p>
  </w:endnote>
  <w:endnote w:type="continuationSeparator" w:id="0">
    <w:p w14:paraId="578B1615" w14:textId="77777777" w:rsidR="00EF13FD" w:rsidRDefault="00EF13FD">
      <w:pPr>
        <w:spacing w:after="0" w:line="240" w:lineRule="auto"/>
      </w:pPr>
      <w:r>
        <w:continuationSeparator/>
      </w:r>
    </w:p>
  </w:endnote>
  <w:endnote w:type="continuationNotice" w:id="1">
    <w:p w14:paraId="289BEF57" w14:textId="77777777" w:rsidR="00EF13FD" w:rsidRDefault="00EF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40D3" w14:textId="77777777" w:rsidR="00EF13FD" w:rsidRDefault="00EF13FD">
      <w:pPr>
        <w:spacing w:after="0" w:line="240" w:lineRule="auto"/>
      </w:pPr>
      <w:r>
        <w:separator/>
      </w:r>
    </w:p>
  </w:footnote>
  <w:footnote w:type="continuationSeparator" w:id="0">
    <w:p w14:paraId="0C042C3A" w14:textId="77777777" w:rsidR="00EF13FD" w:rsidRDefault="00EF13FD">
      <w:pPr>
        <w:spacing w:after="0" w:line="240" w:lineRule="auto"/>
      </w:pPr>
      <w:r>
        <w:continuationSeparator/>
      </w:r>
    </w:p>
  </w:footnote>
  <w:footnote w:type="continuationNotice" w:id="1">
    <w:p w14:paraId="778460E4" w14:textId="77777777" w:rsidR="00EF13FD" w:rsidRDefault="00EF1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0E55"/>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16</Pages>
  <Words>37978</Words>
  <Characters>21648</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2025-06-16T09:53:00Z</dcterms:created>
  <dcterms:modified xsi:type="dcterms:W3CDTF">2025-06-16T09:53:00Z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